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36E57" w14:textId="16AAC9D7" w:rsidR="00BA00AB" w:rsidRDefault="00EF04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RYGMAIDEN</w:t>
      </w:r>
      <w:r>
        <w:rPr>
          <w:rFonts w:ascii="Times New Roman" w:hAnsi="Times New Roman" w:cs="Times New Roman"/>
          <w:sz w:val="24"/>
          <w:szCs w:val="24"/>
        </w:rPr>
        <w:t xml:space="preserve">    (fl.1408)</w:t>
      </w:r>
    </w:p>
    <w:p w14:paraId="310DE977" w14:textId="7DC24215" w:rsidR="00EF0431" w:rsidRDefault="00EF04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E2740" w14:textId="3CE49366" w:rsidR="00EF0431" w:rsidRDefault="00EF04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0FA6B" w14:textId="77777777" w:rsidR="00EF0431" w:rsidRDefault="00EF0431" w:rsidP="00EF0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Nov.1408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Nottinghamshire and Derbyshire.</w:t>
      </w:r>
    </w:p>
    <w:p w14:paraId="3413A3B4" w14:textId="4B9ED1EF" w:rsidR="00EF0431" w:rsidRDefault="00EF0431" w:rsidP="00EF0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7BF925" w14:textId="77777777" w:rsidR="00EF0431" w:rsidRDefault="00EF0431" w:rsidP="00EF0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11E897" w14:textId="77777777" w:rsidR="00EF0431" w:rsidRDefault="00EF0431" w:rsidP="00EF0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4D547" w14:textId="77777777" w:rsidR="00EF0431" w:rsidRPr="00902C64" w:rsidRDefault="00EF0431" w:rsidP="00EF0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27F77F08" w14:textId="3346D844" w:rsidR="00EF0431" w:rsidRPr="00EF0431" w:rsidRDefault="00EF04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F0431" w:rsidRPr="00EF04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AE0B" w14:textId="77777777" w:rsidR="00EF0431" w:rsidRDefault="00EF0431" w:rsidP="009139A6">
      <w:r>
        <w:separator/>
      </w:r>
    </w:p>
  </w:endnote>
  <w:endnote w:type="continuationSeparator" w:id="0">
    <w:p w14:paraId="5A934A1F" w14:textId="77777777" w:rsidR="00EF0431" w:rsidRDefault="00EF04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0C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89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5B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CCCB4" w14:textId="77777777" w:rsidR="00EF0431" w:rsidRDefault="00EF0431" w:rsidP="009139A6">
      <w:r>
        <w:separator/>
      </w:r>
    </w:p>
  </w:footnote>
  <w:footnote w:type="continuationSeparator" w:id="0">
    <w:p w14:paraId="32201FF8" w14:textId="77777777" w:rsidR="00EF0431" w:rsidRDefault="00EF04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1B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695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F7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043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B64F"/>
  <w15:chartTrackingRefBased/>
  <w15:docId w15:val="{173C9135-D025-478E-9867-8B81BAAE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2021-08-03T10:59:00Z</dcterms:created>
  <dcterms:modified xsi:type="dcterms:W3CDTF">2021-08-03T11:00:00Z</dcterms:modified>
</cp:coreProperties>
</file>